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611B" w14:textId="77777777" w:rsidR="00D208D9" w:rsidRDefault="00D208D9" w:rsidP="00D20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MOSSE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fl.1468)</w:t>
      </w:r>
    </w:p>
    <w:p w14:paraId="681D3A9F" w14:textId="77777777" w:rsidR="00D208D9" w:rsidRDefault="00D208D9" w:rsidP="00D20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Bowyer.</w:t>
      </w:r>
    </w:p>
    <w:p w14:paraId="445EE298" w14:textId="77777777" w:rsidR="00D208D9" w:rsidRDefault="00D208D9" w:rsidP="00D208D9">
      <w:pPr>
        <w:pStyle w:val="NoSpacing"/>
        <w:rPr>
          <w:rFonts w:cs="Times New Roman"/>
          <w:szCs w:val="24"/>
        </w:rPr>
      </w:pPr>
    </w:p>
    <w:p w14:paraId="0727AC3A" w14:textId="77777777" w:rsidR="00D208D9" w:rsidRDefault="00D208D9" w:rsidP="00D208D9">
      <w:pPr>
        <w:pStyle w:val="NoSpacing"/>
        <w:rPr>
          <w:rFonts w:cs="Times New Roman"/>
          <w:szCs w:val="24"/>
        </w:rPr>
      </w:pPr>
    </w:p>
    <w:p w14:paraId="1806D9BB" w14:textId="77777777" w:rsidR="00D208D9" w:rsidRDefault="00D208D9" w:rsidP="00D20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  <w:t xml:space="preserve">The Prior of Horsham </w:t>
      </w:r>
      <w:proofErr w:type="spellStart"/>
      <w:proofErr w:type="gramStart"/>
      <w:r>
        <w:rPr>
          <w:rFonts w:cs="Times New Roman"/>
          <w:szCs w:val="24"/>
        </w:rPr>
        <w:t>St.Faith</w:t>
      </w:r>
      <w:proofErr w:type="spellEnd"/>
      <w:proofErr w:type="gramEnd"/>
      <w:r>
        <w:rPr>
          <w:rFonts w:cs="Times New Roman"/>
          <w:szCs w:val="24"/>
        </w:rPr>
        <w:t xml:space="preserve"> Priory brought a plaint of trespass against him.</w:t>
      </w:r>
    </w:p>
    <w:p w14:paraId="59DB984C" w14:textId="77777777" w:rsidR="00D208D9" w:rsidRDefault="00D208D9" w:rsidP="00D20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66918">
          <w:rPr>
            <w:rStyle w:val="Hyperlink"/>
            <w:rFonts w:cs="Times New Roman"/>
            <w:szCs w:val="24"/>
          </w:rPr>
          <w:t>https://waalt.uh.edu/index.php/CP40/826</w:t>
        </w:r>
      </w:hyperlink>
      <w:r>
        <w:rPr>
          <w:rFonts w:cs="Times New Roman"/>
          <w:szCs w:val="24"/>
        </w:rPr>
        <w:t xml:space="preserve"> )</w:t>
      </w:r>
    </w:p>
    <w:p w14:paraId="586E92BF" w14:textId="77777777" w:rsidR="00D208D9" w:rsidRDefault="00D208D9" w:rsidP="00D208D9">
      <w:pPr>
        <w:pStyle w:val="NoSpacing"/>
        <w:rPr>
          <w:rFonts w:cs="Times New Roman"/>
          <w:szCs w:val="24"/>
        </w:rPr>
      </w:pPr>
    </w:p>
    <w:p w14:paraId="25007BE2" w14:textId="77777777" w:rsidR="00D208D9" w:rsidRDefault="00D208D9" w:rsidP="00D208D9">
      <w:pPr>
        <w:pStyle w:val="NoSpacing"/>
        <w:rPr>
          <w:rFonts w:cs="Times New Roman"/>
          <w:szCs w:val="24"/>
        </w:rPr>
      </w:pPr>
    </w:p>
    <w:p w14:paraId="1E9D666B" w14:textId="77777777" w:rsidR="00D208D9" w:rsidRDefault="00D208D9" w:rsidP="00D20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2025</w:t>
      </w:r>
    </w:p>
    <w:p w14:paraId="789C1F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B76C" w14:textId="77777777" w:rsidR="00D208D9" w:rsidRDefault="00D208D9" w:rsidP="009139A6">
      <w:r>
        <w:separator/>
      </w:r>
    </w:p>
  </w:endnote>
  <w:endnote w:type="continuationSeparator" w:id="0">
    <w:p w14:paraId="7D91391F" w14:textId="77777777" w:rsidR="00D208D9" w:rsidRDefault="00D208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4A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685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F9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041E8" w14:textId="77777777" w:rsidR="00D208D9" w:rsidRDefault="00D208D9" w:rsidP="009139A6">
      <w:r>
        <w:separator/>
      </w:r>
    </w:p>
  </w:footnote>
  <w:footnote w:type="continuationSeparator" w:id="0">
    <w:p w14:paraId="65C88FC7" w14:textId="77777777" w:rsidR="00D208D9" w:rsidRDefault="00D208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E5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F5B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1C2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8D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208D9"/>
    <w:rsid w:val="00E61DA6"/>
    <w:rsid w:val="00EB3209"/>
    <w:rsid w:val="00F068A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B38A7"/>
  <w15:chartTrackingRefBased/>
  <w15:docId w15:val="{30A0EFA9-5672-470F-86F6-93245000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08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2025-02-14T13:23:00Z</dcterms:created>
  <dcterms:modified xsi:type="dcterms:W3CDTF">2025-02-14T13:23:00Z</dcterms:modified>
</cp:coreProperties>
</file>